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2026-05_045 ÖA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Ersatzneubau Stützwand Zur Priorlinde 8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Ersatzneubau einer Stützwand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